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129FACB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="00330AA3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330AA3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6A85E588" w14:textId="51865C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326A9">
        <w:rPr>
          <w:rFonts w:ascii="Corbel" w:hAnsi="Corbel"/>
          <w:i/>
          <w:smallCaps/>
          <w:sz w:val="24"/>
          <w:szCs w:val="24"/>
        </w:rPr>
        <w:t>202</w:t>
      </w:r>
      <w:r w:rsidR="008069CF">
        <w:rPr>
          <w:rFonts w:ascii="Corbel" w:hAnsi="Corbel"/>
          <w:i/>
          <w:smallCaps/>
          <w:sz w:val="24"/>
          <w:szCs w:val="24"/>
        </w:rPr>
        <w:t>3</w:t>
      </w:r>
      <w:r w:rsidR="005326A9">
        <w:rPr>
          <w:rFonts w:ascii="Corbel" w:hAnsi="Corbel"/>
          <w:i/>
          <w:smallCaps/>
          <w:sz w:val="24"/>
          <w:szCs w:val="24"/>
        </w:rPr>
        <w:t>-202</w:t>
      </w:r>
      <w:r w:rsidR="008069CF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87504C" w14:paraId="3E8C6E01" w14:textId="77DC3B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445970">
        <w:rPr>
          <w:rFonts w:ascii="Corbel" w:hAnsi="Corbel"/>
          <w:sz w:val="20"/>
          <w:szCs w:val="20"/>
        </w:rPr>
        <w:t xml:space="preserve">  </w:t>
      </w:r>
      <w:r w:rsidR="007B2598">
        <w:rPr>
          <w:rFonts w:ascii="Corbel" w:hAnsi="Corbel"/>
          <w:sz w:val="20"/>
          <w:szCs w:val="20"/>
        </w:rPr>
        <w:t>202</w:t>
      </w:r>
      <w:r w:rsidR="008069CF">
        <w:rPr>
          <w:rFonts w:ascii="Corbel" w:hAnsi="Corbel"/>
          <w:sz w:val="20"/>
          <w:szCs w:val="20"/>
        </w:rPr>
        <w:t>3</w:t>
      </w:r>
      <w:r w:rsidR="007B2598">
        <w:rPr>
          <w:rFonts w:ascii="Corbel" w:hAnsi="Corbel"/>
          <w:sz w:val="20"/>
          <w:szCs w:val="20"/>
        </w:rPr>
        <w:t>/202</w:t>
      </w:r>
      <w:r w:rsidR="008069CF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645121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46163E1" w14:textId="56A493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997B24C" w14:textId="5D6715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06B04A39" w14:textId="686FB6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1F2815B7" w14:textId="2A8CBE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571285" w:rsidRDefault="0085747A" w14:paraId="294F268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571285" w:rsidRDefault="0087667D" w14:paraId="5C86215F" w14:textId="62F318A3">
            <w:pPr>
              <w:pStyle w:val="Odpowiedzi"/>
              <w:numPr>
                <w:ilvl w:val="0"/>
                <w:numId w:val="14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1F8978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77DADD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177E9" w14:paraId="5B2FC8C3" w14:textId="102BD1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9051F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571285" w14:paraId="4E1A307C" w14:textId="0DC5748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87504C" w:rsidR="009C54AE" w:rsidP="0087504C" w:rsidRDefault="00E22FBC" w14:paraId="4DFB865D" w14:textId="555B1E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39051F" w:rsidP="009C54AE" w:rsidRDefault="0039051F" w14:paraId="0B376834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DA2421" w14:paraId="298D91CD" w14:textId="7230C6C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2C30E2D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6A7C42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4ECF8BE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466FBCA7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 w:rsidR="00511206"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F3370B" w:rsidTr="00A348DD" w14:paraId="516B3994" w14:textId="77777777">
        <w:tc>
          <w:tcPr>
            <w:tcW w:w="1021" w:type="dxa"/>
          </w:tcPr>
          <w:p w:rsidRPr="009C54AE" w:rsidR="00F3370B" w:rsidP="00F3370B" w:rsidRDefault="00F3370B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F3370B" w:rsidP="003E14AA" w:rsidRDefault="003A2BAA" w14:paraId="32D0B44C" w14:textId="392A4985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E52517" w:rsidR="00F3370B" w:rsidP="00A348DD" w:rsidRDefault="009C7DA3" w14:paraId="0BA198AF" w14:textId="0D46A3A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F3370B" w:rsidTr="00A348DD" w14:paraId="2FD343A7" w14:textId="77777777">
        <w:tc>
          <w:tcPr>
            <w:tcW w:w="1021" w:type="dxa"/>
          </w:tcPr>
          <w:p w:rsidRPr="009C54AE" w:rsidR="00F3370B" w:rsidP="00F3370B" w:rsidRDefault="00F3370B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F3370B" w:rsidP="00F94BFA" w:rsidRDefault="003A2BAA" w14:paraId="789A51EB" w14:textId="29C741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</w:t>
            </w:r>
            <w:r w:rsidR="00F73FD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F94BFA" w:rsidP="00A348DD" w:rsidRDefault="00F94BFA" w14:paraId="7FEDE51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9C7DA3" w:rsidP="00A348DD" w:rsidRDefault="009C7DA3" w14:paraId="5779929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F3370B" w:rsidP="00A348DD" w:rsidRDefault="00F3370B" w14:paraId="53459789" w14:textId="19697A29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Pr="009C54AE" w:rsidR="00F3370B" w:rsidTr="00A348DD" w14:paraId="4F246620" w14:textId="77777777">
        <w:tc>
          <w:tcPr>
            <w:tcW w:w="1021" w:type="dxa"/>
          </w:tcPr>
          <w:p w:rsidRPr="009C54AE" w:rsidR="00F3370B" w:rsidP="00F3370B" w:rsidRDefault="00F3370B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F3370B" w:rsidP="003A2BAA" w:rsidRDefault="003A2BAA" w14:paraId="6AAE6146" w14:textId="2D7D42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9C7DA3" w:rsidP="00A348DD" w:rsidRDefault="009C7DA3" w14:paraId="21CA43D4" w14:textId="3C79EBD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PPiW.K2</w:t>
            </w:r>
          </w:p>
          <w:p w:rsidRPr="00E52517" w:rsidR="0087667D" w:rsidP="000775FB" w:rsidRDefault="009C7DA3" w14:paraId="3ED6BD2E" w14:textId="318A9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7504C" w:rsidP="009C54AE" w:rsidRDefault="0087504C" w14:paraId="730D2AB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87504C" w:rsidR="00675843" w:rsidP="0087504C" w:rsidRDefault="0085747A" w14:paraId="1F78AE2D" w14:textId="4ABDEB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E52517" w14:paraId="6ABECCE5" w14:textId="6A00257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</w:t>
            </w:r>
          </w:p>
        </w:tc>
      </w:tr>
    </w:tbl>
    <w:p w:rsidR="0039051F" w:rsidP="0039051F" w:rsidRDefault="0039051F" w14:paraId="079377C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87504C" w:rsidR="0085747A" w:rsidP="0087504C" w:rsidRDefault="0085747A" w14:paraId="010AEF39" w14:textId="74FAA6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BE628C" w14:paraId="2B32FB25" w14:textId="09A0D4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 w:rsidR="002137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814742" w:rsidRDefault="002137A4" w14:paraId="7AA5332B" w14:textId="7A0EE9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814742" w:rsidRDefault="002137A4" w14:paraId="21450083" w14:textId="0C096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814742" w:rsidRDefault="002137A4" w14:paraId="29389168" w14:textId="5FFBBC1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F73FD4" w:rsidTr="009A23C8" w14:paraId="77CB6CDB" w14:textId="77777777">
        <w:tc>
          <w:tcPr>
            <w:tcW w:w="9520" w:type="dxa"/>
          </w:tcPr>
          <w:p w:rsidRPr="00F73FD4" w:rsidR="00F73FD4" w:rsidP="00F73FD4" w:rsidRDefault="00F73FD4" w14:paraId="3BA2764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F73FD4" w:rsidR="00F73FD4" w:rsidP="00F73FD4" w:rsidRDefault="00F73FD4" w14:paraId="62A18073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F73FD4" w:rsidR="00F73FD4" w:rsidP="00F73FD4" w:rsidRDefault="00F73FD4" w14:paraId="68C9AE1E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F73FD4" w:rsidP="00F73FD4" w:rsidRDefault="00F73FD4" w14:paraId="1C2995C9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F73FD4" w:rsidR="00F73FD4" w:rsidP="00F73FD4" w:rsidRDefault="00F73FD4" w14:paraId="7AB7C9F3" w14:textId="0263EE2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A2421" w:rsidTr="00DC49AA" w14:paraId="0079EEEF" w14:textId="77777777">
        <w:tc>
          <w:tcPr>
            <w:tcW w:w="1962" w:type="dxa"/>
          </w:tcPr>
          <w:p w:rsidRPr="009C54AE" w:rsidR="00DA2421" w:rsidP="00DC49AA" w:rsidRDefault="00DA2421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39051F" w:rsidR="00DA2421" w:rsidP="0039051F" w:rsidRDefault="00DA2421" w14:paraId="25C3BB59" w14:textId="56839C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60F70B50" w14:textId="6B1334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08CCAAC0" w14:textId="77777777">
        <w:tc>
          <w:tcPr>
            <w:tcW w:w="1962" w:type="dxa"/>
          </w:tcPr>
          <w:p w:rsidRPr="009C54AE" w:rsidR="00DA2421" w:rsidP="00DC49AA" w:rsidRDefault="00DA2421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39051F" w:rsidR="00DA2421" w:rsidP="0039051F" w:rsidRDefault="00DA2421" w14:paraId="22A031BB" w14:textId="53AAF2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39051F" w:rsidR="00DA2421" w:rsidP="0039051F" w:rsidRDefault="00DA2421" w14:paraId="76A0904C" w14:textId="5AD229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6CB17010" w14:textId="77777777">
        <w:tc>
          <w:tcPr>
            <w:tcW w:w="1962" w:type="dxa"/>
          </w:tcPr>
          <w:p w:rsidRPr="009C54AE" w:rsidR="00DA2421" w:rsidP="00DC49AA" w:rsidRDefault="00DA2421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39051F" w:rsidR="00DA2421" w:rsidP="0039051F" w:rsidRDefault="00DA2421" w14:paraId="5C99C474" w14:textId="2A11E7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12128CD5" w14:textId="4B82AE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F73FD4" w14:paraId="573DB492" w14:textId="7060A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B24B3B7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B24B3B7" w14:paraId="6F3B4F60" w14:textId="77777777">
        <w:tc>
          <w:tcPr>
            <w:tcW w:w="4962" w:type="dxa"/>
            <w:tcMar/>
          </w:tcPr>
          <w:p w:rsidRPr="009C54AE" w:rsidR="0085747A" w:rsidP="00330AA3" w:rsidRDefault="00C61DC5" w14:paraId="7818EC50" w14:textId="12B23B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71285" w:rsidRDefault="00606A68" w14:paraId="6F2EBDFC" w14:textId="191883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1B24B3B7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516106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2376A6F" w14:textId="1008B2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Mar/>
          </w:tcPr>
          <w:p w:rsidRPr="009C54AE" w:rsidR="00C61DC5" w:rsidP="00571285" w:rsidRDefault="00E574C3" w14:paraId="72FAD5A0" w14:textId="3E29C5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1B24B3B7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571285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F94BFA" w14:paraId="76DD4D52" w14:textId="55A8A9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B24B3B7" w:rsidR="00F94BFA">
              <w:rPr>
                <w:rFonts w:ascii="Corbel" w:hAnsi="Corbel"/>
                <w:sz w:val="24"/>
                <w:szCs w:val="24"/>
              </w:rPr>
              <w:t>1</w:t>
            </w:r>
            <w:r w:rsidRPr="1B24B3B7" w:rsidR="5C196875">
              <w:rPr>
                <w:rFonts w:ascii="Corbel" w:hAnsi="Corbel"/>
                <w:sz w:val="24"/>
                <w:szCs w:val="24"/>
              </w:rPr>
              <w:t>6</w:t>
            </w:r>
          </w:p>
          <w:p w:rsidR="00DC49AA" w:rsidP="00571285" w:rsidRDefault="00DC49AA" w14:paraId="45A99C7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571285" w:rsidRDefault="00F94BFA" w14:paraId="321FFC41" w14:textId="50E3BE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Pr="009C54AE" w:rsidR="0085747A" w:rsidTr="1B24B3B7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71285" w:rsidRDefault="00F94BFA" w14:paraId="343BD05C" w14:textId="5E4672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1B24B3B7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71285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87504C" w:rsidP="009C54AE" w:rsidRDefault="0087504C" w14:paraId="7A4046F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F73FD4" w:rsidP="00F73FD4" w:rsidRDefault="00F73FD4" w14:paraId="1CFBF9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F73FD4" w:rsidP="00F73FD4" w:rsidRDefault="00F73FD4" w14:paraId="09A066F8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F73FD4" w:rsidP="00F73FD4" w:rsidRDefault="00F73FD4" w14:paraId="699AF109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F73FD4" w:rsidP="00F73FD4" w:rsidRDefault="00F73FD4" w14:paraId="781DE844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F73FD4" w:rsidP="00F73FD4" w:rsidRDefault="00F73FD4" w14:paraId="2E647E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Pr="00F73FD4" w:rsidR="00F73FD4" w:rsidP="00F73FD4" w:rsidRDefault="00F73FD4" w14:paraId="6056C441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F73FD4" w:rsidR="007328D8" w:rsidP="00F73FD4" w:rsidRDefault="00F73FD4" w14:paraId="7612C321" w14:textId="7BB3C8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F73FD4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7328D8" w:rsidP="00F73FD4" w:rsidRDefault="00F73FD4" w14:paraId="4E2A1113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F73FD4" w:rsidR="00F73FD4" w:rsidP="00F73FD4" w:rsidRDefault="00F73FD4" w14:paraId="277EDFCE" w14:textId="455E3B18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67E" w:rsidP="00C16ABF" w:rsidRDefault="0016367E" w14:paraId="0E610D47" w14:textId="77777777">
      <w:pPr>
        <w:spacing w:after="0" w:line="240" w:lineRule="auto"/>
      </w:pPr>
      <w:r>
        <w:separator/>
      </w:r>
    </w:p>
  </w:endnote>
  <w:endnote w:type="continuationSeparator" w:id="0">
    <w:p w:rsidR="0016367E" w:rsidP="00C16ABF" w:rsidRDefault="0016367E" w14:paraId="0D36B98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67E" w:rsidP="00C16ABF" w:rsidRDefault="0016367E" w14:paraId="4550A605" w14:textId="77777777">
      <w:pPr>
        <w:spacing w:after="0" w:line="240" w:lineRule="auto"/>
      </w:pPr>
      <w:r>
        <w:separator/>
      </w:r>
    </w:p>
  </w:footnote>
  <w:footnote w:type="continuationSeparator" w:id="0">
    <w:p w:rsidR="0016367E" w:rsidP="00C16ABF" w:rsidRDefault="0016367E" w14:paraId="47140E0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8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5FB"/>
    <w:rsid w:val="00084AF0"/>
    <w:rsid w:val="00084C12"/>
    <w:rsid w:val="0009462C"/>
    <w:rsid w:val="00094B12"/>
    <w:rsid w:val="00096C46"/>
    <w:rsid w:val="000A296F"/>
    <w:rsid w:val="000A2A28"/>
    <w:rsid w:val="000A43B0"/>
    <w:rsid w:val="000B192D"/>
    <w:rsid w:val="000B28EE"/>
    <w:rsid w:val="000B3E37"/>
    <w:rsid w:val="000C7182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367E"/>
    <w:rsid w:val="001640A7"/>
    <w:rsid w:val="00164FA7"/>
    <w:rsid w:val="00166A03"/>
    <w:rsid w:val="001718A7"/>
    <w:rsid w:val="001737CF"/>
    <w:rsid w:val="00176083"/>
    <w:rsid w:val="001770C7"/>
    <w:rsid w:val="00192F37"/>
    <w:rsid w:val="001A6DC6"/>
    <w:rsid w:val="001A70D2"/>
    <w:rsid w:val="001C3EF1"/>
    <w:rsid w:val="001D657B"/>
    <w:rsid w:val="001D7B54"/>
    <w:rsid w:val="001E0209"/>
    <w:rsid w:val="001E41B5"/>
    <w:rsid w:val="001F2CA2"/>
    <w:rsid w:val="002137A4"/>
    <w:rsid w:val="002144C0"/>
    <w:rsid w:val="0022477D"/>
    <w:rsid w:val="002278A9"/>
    <w:rsid w:val="002336F9"/>
    <w:rsid w:val="0024028F"/>
    <w:rsid w:val="00244ABC"/>
    <w:rsid w:val="0025668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AA3"/>
    <w:rsid w:val="003343CF"/>
    <w:rsid w:val="00346FE9"/>
    <w:rsid w:val="0034759A"/>
    <w:rsid w:val="003503F6"/>
    <w:rsid w:val="003530DD"/>
    <w:rsid w:val="00361927"/>
    <w:rsid w:val="00363F78"/>
    <w:rsid w:val="0039051F"/>
    <w:rsid w:val="0039782E"/>
    <w:rsid w:val="003A0A5B"/>
    <w:rsid w:val="003A1176"/>
    <w:rsid w:val="003A2BAA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169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1206"/>
    <w:rsid w:val="00513B6F"/>
    <w:rsid w:val="00517C63"/>
    <w:rsid w:val="00526C94"/>
    <w:rsid w:val="005326A9"/>
    <w:rsid w:val="005363C4"/>
    <w:rsid w:val="00536BDE"/>
    <w:rsid w:val="00543ACC"/>
    <w:rsid w:val="00565737"/>
    <w:rsid w:val="0056696D"/>
    <w:rsid w:val="00571285"/>
    <w:rsid w:val="00573EF9"/>
    <w:rsid w:val="00591E60"/>
    <w:rsid w:val="0059484D"/>
    <w:rsid w:val="005A0855"/>
    <w:rsid w:val="005A3196"/>
    <w:rsid w:val="005C080F"/>
    <w:rsid w:val="005C55E5"/>
    <w:rsid w:val="005C696A"/>
    <w:rsid w:val="005E6E85"/>
    <w:rsid w:val="005F31D2"/>
    <w:rsid w:val="00606A68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B2598"/>
    <w:rsid w:val="007C235F"/>
    <w:rsid w:val="007C3299"/>
    <w:rsid w:val="007C3BCC"/>
    <w:rsid w:val="007C4546"/>
    <w:rsid w:val="007D6E56"/>
    <w:rsid w:val="007F1652"/>
    <w:rsid w:val="007F4155"/>
    <w:rsid w:val="008069CF"/>
    <w:rsid w:val="00814742"/>
    <w:rsid w:val="0081554D"/>
    <w:rsid w:val="0081707E"/>
    <w:rsid w:val="00841A56"/>
    <w:rsid w:val="008449B3"/>
    <w:rsid w:val="0085052D"/>
    <w:rsid w:val="0085747A"/>
    <w:rsid w:val="008642FE"/>
    <w:rsid w:val="0087504C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C7DA3"/>
    <w:rsid w:val="009E3B41"/>
    <w:rsid w:val="009F3C5C"/>
    <w:rsid w:val="009F4610"/>
    <w:rsid w:val="00A00ECC"/>
    <w:rsid w:val="00A03472"/>
    <w:rsid w:val="00A155EE"/>
    <w:rsid w:val="00A2245B"/>
    <w:rsid w:val="00A30110"/>
    <w:rsid w:val="00A348DD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1E9F"/>
    <w:rsid w:val="00AE203C"/>
    <w:rsid w:val="00AE234A"/>
    <w:rsid w:val="00AE2E74"/>
    <w:rsid w:val="00AE5FCB"/>
    <w:rsid w:val="00AF2C1E"/>
    <w:rsid w:val="00B06142"/>
    <w:rsid w:val="00B135B1"/>
    <w:rsid w:val="00B177E9"/>
    <w:rsid w:val="00B3130B"/>
    <w:rsid w:val="00B40ADB"/>
    <w:rsid w:val="00B43B77"/>
    <w:rsid w:val="00B43E80"/>
    <w:rsid w:val="00B607DB"/>
    <w:rsid w:val="00B66529"/>
    <w:rsid w:val="00B75946"/>
    <w:rsid w:val="00B77B38"/>
    <w:rsid w:val="00B8056E"/>
    <w:rsid w:val="00B819C8"/>
    <w:rsid w:val="00B82308"/>
    <w:rsid w:val="00B90885"/>
    <w:rsid w:val="00BB520A"/>
    <w:rsid w:val="00BD3869"/>
    <w:rsid w:val="00BD66E9"/>
    <w:rsid w:val="00BD6FF4"/>
    <w:rsid w:val="00BE628C"/>
    <w:rsid w:val="00BF2C41"/>
    <w:rsid w:val="00C058B4"/>
    <w:rsid w:val="00C05F44"/>
    <w:rsid w:val="00C0657F"/>
    <w:rsid w:val="00C131B5"/>
    <w:rsid w:val="00C14F01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0601F"/>
    <w:rsid w:val="00D0730E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A2421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517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73FD4"/>
    <w:rsid w:val="00F83B28"/>
    <w:rsid w:val="00F94BF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B24B3B7"/>
    <w:rsid w:val="5C19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422C0A83-6F11-46E9-A95B-EF00E57F6F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813E4C-2488-445C-95FE-105545D55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7E5EF-13BF-4DB1-97F8-DABF95A27F0B}"/>
</file>

<file path=customXml/itemProps3.xml><?xml version="1.0" encoding="utf-8"?>
<ds:datastoreItem xmlns:ds="http://schemas.openxmlformats.org/officeDocument/2006/customXml" ds:itemID="{577CD826-3EB4-4135-99D4-823B9C488EED}"/>
</file>

<file path=customXml/itemProps4.xml><?xml version="1.0" encoding="utf-8"?>
<ds:datastoreItem xmlns:ds="http://schemas.openxmlformats.org/officeDocument/2006/customXml" ds:itemID="{1DA36351-94D5-41C0-A163-678AF29FCF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33</cp:revision>
  <cp:lastPrinted>2019-02-06T12:12:00Z</cp:lastPrinted>
  <dcterms:created xsi:type="dcterms:W3CDTF">2019-10-16T16:23:00Z</dcterms:created>
  <dcterms:modified xsi:type="dcterms:W3CDTF">2026-03-07T16:55:10Z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